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DB" w:rsidRPr="00C7208B" w:rsidRDefault="002D1BDB" w:rsidP="00C7208B">
      <w:pPr>
        <w:jc w:val="center"/>
        <w:rPr>
          <w:rFonts w:ascii="Times New Roman" w:hAnsi="Times New Roman"/>
          <w:b/>
          <w:sz w:val="32"/>
          <w:szCs w:val="32"/>
        </w:rPr>
      </w:pPr>
      <w:r w:rsidRPr="00C7208B">
        <w:rPr>
          <w:rFonts w:ascii="Times New Roman" w:hAnsi="Times New Roman"/>
          <w:b/>
          <w:sz w:val="32"/>
          <w:szCs w:val="32"/>
        </w:rPr>
        <w:t>Пояснительная записка.</w:t>
      </w:r>
    </w:p>
    <w:p w:rsidR="002D1BDB" w:rsidRDefault="002D1BDB" w:rsidP="008E5923">
      <w:pPr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2D1BDB" w:rsidRPr="00110B8C" w:rsidRDefault="002D1BDB" w:rsidP="007E5E88">
      <w:pPr>
        <w:spacing w:before="8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10B8C">
        <w:rPr>
          <w:rFonts w:ascii="Times New Roman" w:hAnsi="Times New Roman"/>
          <w:b/>
          <w:i/>
          <w:sz w:val="24"/>
          <w:szCs w:val="24"/>
        </w:rPr>
        <w:t xml:space="preserve">Автор:  </w:t>
      </w:r>
      <w:r>
        <w:rPr>
          <w:rFonts w:ascii="Times New Roman" w:hAnsi="Times New Roman"/>
          <w:sz w:val="24"/>
          <w:szCs w:val="24"/>
        </w:rPr>
        <w:t>Абрамова Елена Владимировна</w:t>
      </w:r>
      <w:r w:rsidRPr="00110B8C">
        <w:rPr>
          <w:rFonts w:ascii="Times New Roman" w:hAnsi="Times New Roman"/>
          <w:sz w:val="24"/>
          <w:szCs w:val="24"/>
        </w:rPr>
        <w:t>, учитель начальных классов.</w:t>
      </w:r>
    </w:p>
    <w:p w:rsidR="002D1BDB" w:rsidRPr="00110B8C" w:rsidRDefault="002D1BDB" w:rsidP="007E5E88">
      <w:pPr>
        <w:spacing w:before="80" w:line="360" w:lineRule="auto"/>
        <w:jc w:val="both"/>
        <w:rPr>
          <w:rFonts w:ascii="Times New Roman" w:hAnsi="Times New Roman"/>
          <w:sz w:val="24"/>
          <w:szCs w:val="24"/>
        </w:rPr>
      </w:pPr>
      <w:r w:rsidRPr="00110B8C">
        <w:rPr>
          <w:rFonts w:ascii="Times New Roman" w:hAnsi="Times New Roman"/>
          <w:b/>
          <w:i/>
          <w:sz w:val="24"/>
          <w:szCs w:val="24"/>
        </w:rPr>
        <w:t>Образовательное учреждение:</w:t>
      </w:r>
      <w:r>
        <w:rPr>
          <w:rFonts w:ascii="Times New Roman" w:hAnsi="Times New Roman"/>
          <w:sz w:val="24"/>
          <w:szCs w:val="24"/>
        </w:rPr>
        <w:t xml:space="preserve"> МОУ «</w:t>
      </w:r>
      <w:r w:rsidRPr="00110B8C">
        <w:rPr>
          <w:rFonts w:ascii="Times New Roman" w:hAnsi="Times New Roman"/>
          <w:sz w:val="24"/>
          <w:szCs w:val="24"/>
        </w:rPr>
        <w:t xml:space="preserve">СОШ № </w:t>
      </w:r>
      <w:r>
        <w:rPr>
          <w:rFonts w:ascii="Times New Roman" w:hAnsi="Times New Roman"/>
          <w:sz w:val="24"/>
          <w:szCs w:val="24"/>
        </w:rPr>
        <w:t>10</w:t>
      </w:r>
      <w:r w:rsidRPr="00110B8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»</w:t>
      </w:r>
      <w:r w:rsidRPr="00110B8C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Саратова Саратовской области</w:t>
      </w:r>
      <w:r w:rsidRPr="00110B8C">
        <w:rPr>
          <w:rFonts w:ascii="Times New Roman" w:hAnsi="Times New Roman"/>
          <w:sz w:val="24"/>
          <w:szCs w:val="24"/>
        </w:rPr>
        <w:t>.</w:t>
      </w:r>
    </w:p>
    <w:p w:rsidR="002D1BDB" w:rsidRPr="00110B8C" w:rsidRDefault="002D1BDB" w:rsidP="007E5E88">
      <w:pPr>
        <w:spacing w:before="8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10B8C">
        <w:rPr>
          <w:rFonts w:ascii="Times New Roman" w:hAnsi="Times New Roman"/>
          <w:b/>
          <w:i/>
          <w:sz w:val="24"/>
          <w:szCs w:val="24"/>
        </w:rPr>
        <w:t>Класс:</w:t>
      </w:r>
      <w:r w:rsidRPr="00110B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110B8C">
        <w:rPr>
          <w:rFonts w:ascii="Times New Roman" w:hAnsi="Times New Roman"/>
          <w:sz w:val="24"/>
          <w:szCs w:val="24"/>
        </w:rPr>
        <w:t xml:space="preserve"> класс.</w:t>
      </w:r>
    </w:p>
    <w:p w:rsidR="002D1BDB" w:rsidRPr="00110B8C" w:rsidRDefault="002D1BDB" w:rsidP="007E5E88">
      <w:pPr>
        <w:spacing w:before="80" w:line="360" w:lineRule="auto"/>
        <w:jc w:val="both"/>
        <w:rPr>
          <w:rFonts w:ascii="Times New Roman" w:hAnsi="Times New Roman"/>
          <w:sz w:val="24"/>
          <w:szCs w:val="24"/>
        </w:rPr>
      </w:pPr>
      <w:r w:rsidRPr="00110B8C">
        <w:rPr>
          <w:rFonts w:ascii="Times New Roman" w:hAnsi="Times New Roman"/>
          <w:b/>
          <w:i/>
          <w:sz w:val="24"/>
          <w:szCs w:val="24"/>
        </w:rPr>
        <w:t xml:space="preserve">Название материала: </w:t>
      </w:r>
      <w:r>
        <w:rPr>
          <w:rFonts w:ascii="Times New Roman" w:hAnsi="Times New Roman"/>
          <w:sz w:val="24"/>
          <w:szCs w:val="24"/>
        </w:rPr>
        <w:t xml:space="preserve"> «План воспитательной работы классного руководителя 1 класса».</w:t>
      </w:r>
    </w:p>
    <w:p w:rsidR="002D1BDB" w:rsidRPr="00110B8C" w:rsidRDefault="002D1BDB" w:rsidP="007E5E88">
      <w:pPr>
        <w:autoSpaceDE w:val="0"/>
        <w:autoSpaceDN w:val="0"/>
        <w:adjustRightInd w:val="0"/>
        <w:spacing w:before="8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110B8C">
        <w:rPr>
          <w:rFonts w:ascii="Times New Roman" w:hAnsi="Times New Roman"/>
          <w:b/>
          <w:i/>
          <w:sz w:val="24"/>
          <w:szCs w:val="24"/>
        </w:rPr>
        <w:t xml:space="preserve">Предназначение: </w:t>
      </w:r>
      <w:r>
        <w:rPr>
          <w:rFonts w:ascii="Times New Roman" w:hAnsi="Times New Roman"/>
          <w:iCs/>
          <w:sz w:val="24"/>
          <w:szCs w:val="24"/>
        </w:rPr>
        <w:t>организация воспитательного процесса в 1 классе из опыта работы</w:t>
      </w:r>
      <w:r w:rsidRPr="00110B8C">
        <w:rPr>
          <w:rFonts w:ascii="Times New Roman" w:hAnsi="Times New Roman"/>
          <w:iCs/>
          <w:sz w:val="24"/>
          <w:szCs w:val="24"/>
        </w:rPr>
        <w:t>.</w:t>
      </w:r>
    </w:p>
    <w:p w:rsidR="002D1BDB" w:rsidRPr="00F86B00" w:rsidRDefault="002D1BDB" w:rsidP="00F86B00">
      <w:pPr>
        <w:spacing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6B00">
        <w:rPr>
          <w:rFonts w:ascii="Times New Roman" w:hAnsi="Times New Roman"/>
          <w:sz w:val="24"/>
          <w:szCs w:val="24"/>
        </w:rPr>
        <w:t>Каждый учебный год мы начинаем с планирования. Одним из первых на утверждение в нашей школе сдается план воспитательной работы. Самым трудным в начальной школе остается  первый класс. Это этап формирования нового коллектива. Классному руководителю предстоит огромная работа по диагностике  детей и адаптации их в ученическом коллективе, необходимо продумать разные направления работы.</w:t>
      </w:r>
    </w:p>
    <w:p w:rsidR="002D1BDB" w:rsidRPr="00F86B00" w:rsidRDefault="002D1BDB" w:rsidP="00F86B00">
      <w:pPr>
        <w:spacing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86B00">
        <w:rPr>
          <w:rFonts w:ascii="Times New Roman" w:hAnsi="Times New Roman"/>
          <w:sz w:val="24"/>
          <w:szCs w:val="24"/>
        </w:rPr>
        <w:t xml:space="preserve"> У нас в школе воспитательная работа ведется по 4 фазам. Каждая фаза имеет свое название и идею, но это не значит, что по ней ведется работа только в одной четверти, просто она становится ведущей на определенное время. Мне в работе очень большую помощь и поддержку оказывают педагоги Центра детского творчества Ленинского района города Саратова. В моем классе на базе ЦДТ ведется кружок «Школа этического воспитания». Нас часто приглашают на игровые программы. Они очень нравятся детям и помогают формировать у детей умения взаимодействовать в коллективе.</w:t>
      </w:r>
    </w:p>
    <w:p w:rsidR="002D1BDB" w:rsidRPr="00F86B00" w:rsidRDefault="002D1BDB" w:rsidP="00050BC8">
      <w:pPr>
        <w:ind w:firstLine="284"/>
        <w:contextualSpacing/>
        <w:rPr>
          <w:rFonts w:ascii="Times New Roman" w:hAnsi="Times New Roman"/>
          <w:sz w:val="24"/>
          <w:szCs w:val="24"/>
        </w:rPr>
      </w:pPr>
    </w:p>
    <w:sectPr w:rsidR="002D1BDB" w:rsidRPr="00F86B00" w:rsidSect="00643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08B"/>
    <w:rsid w:val="00043C26"/>
    <w:rsid w:val="00050BC8"/>
    <w:rsid w:val="000D6977"/>
    <w:rsid w:val="000F20D6"/>
    <w:rsid w:val="00110B8C"/>
    <w:rsid w:val="00157FD6"/>
    <w:rsid w:val="002D1BDB"/>
    <w:rsid w:val="0031633E"/>
    <w:rsid w:val="003A59FD"/>
    <w:rsid w:val="003E7FC4"/>
    <w:rsid w:val="006439A4"/>
    <w:rsid w:val="00661145"/>
    <w:rsid w:val="007E5E88"/>
    <w:rsid w:val="00822D4E"/>
    <w:rsid w:val="008D4A0A"/>
    <w:rsid w:val="008E5923"/>
    <w:rsid w:val="00A61E65"/>
    <w:rsid w:val="00C7208B"/>
    <w:rsid w:val="00F44936"/>
    <w:rsid w:val="00F67CDD"/>
    <w:rsid w:val="00F8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9A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192</Words>
  <Characters>1095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Andrew</cp:lastModifiedBy>
  <cp:revision>6</cp:revision>
  <dcterms:created xsi:type="dcterms:W3CDTF">2010-02-22T01:19:00Z</dcterms:created>
  <dcterms:modified xsi:type="dcterms:W3CDTF">2010-02-22T18:11:00Z</dcterms:modified>
</cp:coreProperties>
</file>